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9E4F" w14:textId="77777777" w:rsidR="006D3CCD" w:rsidRDefault="006D3CCD" w:rsidP="006D3C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WHYTEACRES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3A6241B" w14:textId="77777777" w:rsidR="006D3CCD" w:rsidRDefault="006D3CCD" w:rsidP="006D3C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Parson of </w:t>
      </w:r>
      <w:proofErr w:type="spellStart"/>
      <w:r>
        <w:rPr>
          <w:rFonts w:cs="Times New Roman"/>
          <w:szCs w:val="24"/>
        </w:rPr>
        <w:t>Radwell</w:t>
      </w:r>
      <w:proofErr w:type="spellEnd"/>
      <w:r>
        <w:rPr>
          <w:rFonts w:cs="Times New Roman"/>
          <w:szCs w:val="24"/>
        </w:rPr>
        <w:t>, Hertfordshire.</w:t>
      </w:r>
    </w:p>
    <w:p w14:paraId="17C3C666" w14:textId="77777777" w:rsidR="006D3CCD" w:rsidRDefault="006D3CCD" w:rsidP="006D3CCD">
      <w:pPr>
        <w:pStyle w:val="NoSpacing"/>
        <w:rPr>
          <w:rFonts w:cs="Times New Roman"/>
          <w:szCs w:val="24"/>
        </w:rPr>
      </w:pPr>
    </w:p>
    <w:p w14:paraId="4C9EFF6F" w14:textId="77777777" w:rsidR="006D3CCD" w:rsidRDefault="006D3CCD" w:rsidP="006D3CCD">
      <w:pPr>
        <w:pStyle w:val="NoSpacing"/>
        <w:rPr>
          <w:rFonts w:cs="Times New Roman"/>
          <w:szCs w:val="24"/>
        </w:rPr>
      </w:pPr>
    </w:p>
    <w:p w14:paraId="0ABA3100" w14:textId="77777777" w:rsidR="006D3CCD" w:rsidRDefault="006D3CCD" w:rsidP="006D3C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Philip, chaplain(q.v.), and Hugh Salmon of London, brewer(q.v.),</w:t>
      </w:r>
    </w:p>
    <w:p w14:paraId="23F68127" w14:textId="77777777" w:rsidR="006D3CCD" w:rsidRDefault="006D3CCD" w:rsidP="006D3C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him.</w:t>
      </w:r>
    </w:p>
    <w:p w14:paraId="42C578D4" w14:textId="77777777" w:rsidR="006D3CCD" w:rsidRDefault="006D3CCD" w:rsidP="006D3C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CB937AE" w14:textId="77777777" w:rsidR="006D3CCD" w:rsidRDefault="006D3CCD" w:rsidP="006D3CCD">
      <w:pPr>
        <w:pStyle w:val="NoSpacing"/>
        <w:rPr>
          <w:rFonts w:cs="Times New Roman"/>
          <w:szCs w:val="24"/>
        </w:rPr>
      </w:pPr>
    </w:p>
    <w:p w14:paraId="5899DFCF" w14:textId="77777777" w:rsidR="006D3CCD" w:rsidRDefault="006D3CCD" w:rsidP="006D3CCD">
      <w:pPr>
        <w:pStyle w:val="NoSpacing"/>
        <w:rPr>
          <w:rFonts w:cs="Times New Roman"/>
          <w:szCs w:val="24"/>
        </w:rPr>
      </w:pPr>
    </w:p>
    <w:p w14:paraId="222BDA9F" w14:textId="77777777" w:rsidR="006D3CCD" w:rsidRDefault="006D3CCD" w:rsidP="006D3C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661B02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6BEAA" w14:textId="77777777" w:rsidR="006D3CCD" w:rsidRDefault="006D3CCD" w:rsidP="009139A6">
      <w:r>
        <w:separator/>
      </w:r>
    </w:p>
  </w:endnote>
  <w:endnote w:type="continuationSeparator" w:id="0">
    <w:p w14:paraId="44A19ADE" w14:textId="77777777" w:rsidR="006D3CCD" w:rsidRDefault="006D3C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50A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780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EB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F3112" w14:textId="77777777" w:rsidR="006D3CCD" w:rsidRDefault="006D3CCD" w:rsidP="009139A6">
      <w:r>
        <w:separator/>
      </w:r>
    </w:p>
  </w:footnote>
  <w:footnote w:type="continuationSeparator" w:id="0">
    <w:p w14:paraId="63E6B0E3" w14:textId="77777777" w:rsidR="006D3CCD" w:rsidRDefault="006D3C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ED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BE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1B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CCD"/>
    <w:rsid w:val="000666E0"/>
    <w:rsid w:val="002510B7"/>
    <w:rsid w:val="005C130B"/>
    <w:rsid w:val="006D3CC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B0546"/>
  <w15:chartTrackingRefBased/>
  <w15:docId w15:val="{FB03F74F-AEA7-4D41-8322-63201E99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D3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839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2023-02-21T22:21:00Z</dcterms:created>
  <dcterms:modified xsi:type="dcterms:W3CDTF">2023-02-22T12:20:00Z</dcterms:modified>
</cp:coreProperties>
</file>